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92bdb4" w14:textId="792bdb4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062B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062B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062B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3062B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3062B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Pp Ikp-539/2021-8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3062B1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3062B1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Tomislav Kelava, OIB 04839906434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članka 13.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,">
            <w:listItem w:displayText="Zakon o prekršajima protiv javnog reda i mira," w:value="Zakon o prekršajima protiv javnog reda i mir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Zakon o prekršajima protiv javnog reda i mira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062B1">
            <w:rPr>
              <w:rStyle w:val="eSPISCCParagraphDefaultFont"/>
              <w:rFonts w:eastAsiaTheme="minorHAnsi"/>
            </w:rPr>
            <w:t>15.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3062B1">
            <w:rPr>
              <w:rStyle w:val="eSPISCCParagraphDefaultFont"/>
              <w:rFonts w:eastAsiaTheme="minorHAnsi"/>
            </w:rPr>
            <w:t>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Tomislav Kelava, OIB 04839906434, rođen 10.01.1987.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M</w:t>
          </w:r>
          <w:r w:rsidR="003062B1">
            <w:rPr>
              <w:rStyle w:val="eSPISCCParagraphDefaultFont"/>
              <w:rFonts w:eastAsiaTheme="minorHAnsi"/>
            </w:rPr>
            <w:t>atije Gupca 87</w:t>
          </w:r>
          <w:r w:rsidRPr="003062B1" w:rsidR="003062B1">
            <w:rPr>
              <w:rStyle w:val="eSPISCCParagraphDefaultFont"/>
              <w:rFonts w:eastAsiaTheme="minorHAnsi"/>
            </w:rPr>
            <w:t>, 49240 Gornja Stubica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članka 13.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,">
            <w:listItem w:displayText="Zakon o prekršajima protiv javnog reda i mira," w:value="Zakon o prekršajima protiv javnog reda i mira,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="003062B1">
            <w:rPr>
              <w:rStyle w:val="eSPISCCParagraphDefaultFont"/>
              <w:rFonts w:eastAsiaTheme="minorHAnsi"/>
            </w:rPr>
            <w:t>Zakon o prekršajima protiv javnog reda i mira,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Općinsk</w:t>
          </w:r>
          <w:r w:rsidR="003062B1">
            <w:rPr>
              <w:rStyle w:val="eSPISCCParagraphDefaultFont"/>
              <w:rFonts w:eastAsiaTheme="minorHAnsi"/>
            </w:rPr>
            <w:t>og</w:t>
          </w:r>
          <w:r w:rsidRPr="003062B1" w:rsidR="003062B1">
            <w:rPr>
              <w:rStyle w:val="eSPISCCParagraphDefaultFont"/>
              <w:rFonts w:eastAsiaTheme="minorHAnsi"/>
            </w:rPr>
            <w:t xml:space="preserve"> sud</w:t>
          </w:r>
          <w:r w:rsidR="003062B1">
            <w:rPr>
              <w:rStyle w:val="eSPISCCParagraphDefaultFont"/>
              <w:rFonts w:eastAsiaTheme="minorHAnsi"/>
            </w:rPr>
            <w:t>a</w:t>
          </w:r>
          <w:r w:rsidRPr="003062B1" w:rsidR="003062B1">
            <w:rPr>
              <w:rStyle w:val="eSPISCCParagraphDefaultFont"/>
              <w:rFonts w:eastAsiaTheme="minorHAnsi"/>
            </w:rPr>
            <w:t xml:space="preserve"> u Zlataru, Stalna služba u Donjoj Stubici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Pp J-423/2020-11 donesena 23.03.2021.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5-1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12.05.2021.</w:t>
          </w:r>
        </w:sdtContent>
      </w:sdt>
      <w:r w:rsidR="003062B1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Tomislav Kelava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062B1">
            <w:rPr>
              <w:rStyle w:val="eSPISCCParagraphDefaultFont"/>
              <w:rFonts w:eastAsiaTheme="minorHAnsi"/>
            </w:rPr>
            <w:t>66,36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="003062B1">
            <w:rPr>
              <w:rStyle w:val="eSPISCCParagraphDefaultFont"/>
              <w:rFonts w:eastAsiaTheme="minorHAnsi"/>
            </w:rPr>
            <w:t>€.</w:t>
          </w:r>
        </w:sdtContent>
      </w:sdt>
      <w:r w:rsidR="003062B1">
        <w:rPr>
          <w:rFonts w:eastAsia="Times New Roman" w:cs="Times New Roman"/>
        </w:rPr>
        <w:t xml:space="preserve"> 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062B1" w:rsidR="00561534" w:rsidP="003062B1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15.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3062B1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3062B1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3062B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062B1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3062B1">
        <w:rPr>
          <w:rFonts w:eastAsia="Times New Roman" w:cs="Times New Roman"/>
        </w:rPr>
        <w:t>;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062B1" w:rsidR="003062B1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3062B1">
        <w:rPr>
          <w:rFonts w:eastAsia="Times New Roman" w:cs="Times New Roman"/>
        </w:rPr>
        <w:t xml:space="preserve">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3062B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Tomislav Kelava, M.Gupca 87</w:t>
          </w:r>
          <w:r w:rsidRPr="003062B1">
            <w:rPr>
              <w:rStyle w:val="eSPISCCParagraphDefaultFont"/>
              <w:rFonts w:eastAsiaTheme="minorHAnsi"/>
            </w:rPr>
            <w:t>, 49240 Gornja Stubica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bookmarkStart w:name="_GoBack" w:id="0"/>
    <w:bookmarkEnd w:id="0"/>
    <w:p w:rsidR="00FE14E2" w:rsidP="00B37A7D" w:rsidRDefault="003062B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 Zagreb, Vrtni put 3,10000 Zagreb" w:value="Fina Zagreb, Vrtni put 3,10000 Zagreb"/>
            <w:listItem w:displayText="Općinski sud u Zlataru, Stalna služba u Donjoj Stubici, OIB 26566866925, Matenačka 3/1,49240 Donja Stubica" w:value="Općinski sud u Zlataru, Stalna služba u Donjoj Stubici, OIB 26566866925, Matenačka 3/1,49240 Donja Stubica"/>
            <w:listItem w:displayText="Porezna uprava Donja Stubica, Trg Matije Gupca 20,49240 Donja Stubica" w:value="Porezna uprava Donja Stubica, Trg Matije Gupca 20,49240 Donja Stubica"/>
          </w:comboBox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3062B1" w:rsidR="00B37A7D" w:rsidP="003062B1" w:rsidRDefault="00B37A7D">
      <w:pPr>
        <w:spacing w:after="0" w:line="276" w:lineRule="auto"/>
        <w:ind w:left="709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>
      <w:r>
        <w:separator/>
      </w:r>
    </w:p>
  </w:endnote>
  <w:endnote w:type="continuationSeparator" w:id="0">
    <w:p w:rsidR="00F977C8" w:rsidP="00537B78" w:rsidRDefault="00F977C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2B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>
      <w:r>
        <w:separator/>
      </w:r>
    </w:p>
  </w:footnote>
  <w:footnote w:type="continuationSeparator" w:id="0">
    <w:p w:rsidR="00F977C8" w:rsidP="00537B78" w:rsidRDefault="00F977C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062B1" w:rsidR="003062B1">
          <w:rPr>
            <w:rStyle w:val="eSPISCCParagraphDefaultFont"/>
          </w:rPr>
          <w:t>Pp Ikp-539/2021-8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4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2B1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4F5D8EA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Ikp-539/2021-8</izvorni_sadrzaj>
    <derivirana_varijabla naziv="DomainObject.Oznaka_1">Pp Ikp-539/2021-8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2021.</izvorni_sadrzaj>
    <derivirana_varijabla naziv="DomainObject.Predmet.DatumOsnivanja_1">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Ikp-539/2021</izvorni_sadrzaj>
    <derivirana_varijabla naziv="DomainObject.Predmet.OznakaBroj_1">Pp Ikp-539/2021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Kelava</izvorni_sadrzaj>
    <derivirana_varijabla naziv="DomainObject.Predmet.ProtustrankaFormated_1">  Tomislav Kelava</derivirana_varijabla>
  </DomainObject.Predmet.ProtustrankaFormated>
  <DomainObject.Predmet.ProtustrankaFormatedOIB>
    <izvorni_sadrzaj>  Tomislav Kelava, OIB 04839906434</izvorni_sadrzaj>
    <derivirana_varijabla naziv="DomainObject.Predmet.ProtustrankaFormatedOIB_1">Tomislav Kelava, OIB 04839906434</derivirana_varijabla>
  </DomainObject.Predmet.ProtustrankaFormatedOIB>
  <DomainObject.Predmet.ProtustrankaFormatedWithAdress>
    <izvorni_sadrzaj> Tomislav Kelava, M.Gupca 87 
, 49240 Gornja Stubica</izvorni_sadrzaj>
    <derivirana_varijabla naziv="DomainObject.Predmet.ProtustrankaFormatedWithAdress_1">Matije Gupca 87, 49240 Gornja Stubica</derivirana_varijabla>
  </DomainObject.Predmet.ProtustrankaFormatedWithAdress>
  <DomainObject.Predmet.ProtustrankaFormatedWithAdressOIB>
    <izvorni_sadrzaj> Tomislav Kelava, OIB 04839906434, M.Gupca 87 
, 49240 Gornja Stubica</izvorni_sadrzaj>
    <derivirana_varijabla naziv="DomainObject.Predmet.ProtustrankaFormatedWithAdressOIB_1"> Tomislav Kelava, OIB 04839906434, M.Gupca 87 
, 49240 Gornja Stubica</derivirana_varijabla>
  </DomainObject.Predmet.ProtustrankaFormatedWithAdressOIB>
  <DomainObject.Predmet.ProtustrankaWithAdress>
    <izvorni_sadrzaj>Tomislav Kelava M.Gupca 87 
, 49240 Gornja Stubica</izvorni_sadrzaj>
    <derivirana_varijabla naziv="DomainObject.Predmet.ProtustrankaWithAdress_1">Tomislav Kelava M.Gupca 87 
, 49240 Gornja Stubica</derivirana_varijabla>
  </DomainObject.Predmet.ProtustrankaWithAdress>
  <DomainObject.Predmet.ProtustrankaWithAdressOIB>
    <izvorni_sadrzaj>Tomislav Kelava, OIB 04839906434, M.Gupca 87 
, 49240 Gornja Stubica</izvorni_sadrzaj>
    <derivirana_varijabla naziv="DomainObject.Predmet.ProtustrankaWithAdressOIB_1">Tomislav Kelava, OIB 04839906434, M.Gupca 87 
, 49240 Gornja Stubica</derivirana_varijabla>
  </DomainObject.Predmet.ProtustrankaWithAdressOIB>
  <DomainObject.Predmet.ProtustrankaNazivFormated>
    <izvorni_sadrzaj>Tomislav Kelava</izvorni_sadrzaj>
    <derivirana_varijabla naziv="DomainObject.Predmet.ProtustrankaNazivFormated_1">Tomislav Kelava</derivirana_varijabla>
    <derivirana_varijabla naziv="Padez">Tomislav Kelava</derivirana_varijabla>
  </DomainObject.Predmet.ProtustrankaNazivFormated>
  <DomainObject.Predmet.ProtustrankaNazivFormatedOIB>
    <izvorni_sadrzaj>Tomislav Kelava, OIB 04839906434</izvorni_sadrzaj>
    <derivirana_varijabla naziv="DomainObject.Predmet.ProtustrankaNazivFormatedOIB_1">Tomislav Kelava, OIB 04839906434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Donjoj Stubici</izvorni_sadrzaj>
    <derivirana_varijabla naziv="DomainObject.Predmet.StrankaFormated_1">Općinskog suda u Zlataru, Stalna služba u Donjoj Stubici</derivirana_varijabla>
  </DomainObject.Predmet.StrankaFormated>
  <DomainObject.Predmet.StrankaFormatedOIB>
    <izvorni_sadrzaj>  Općinski sud u Zlataru, Stalna služba u Donjoj Stubici, OIB 26566866925</izvorni_sadrzaj>
    <derivirana_varijabla naziv="DomainObject.Predmet.StrankaFormatedOIB_1">  Općinski sud u Zlataru, Stalna služba u Donjoj Stubici, OIB 26566866925</derivirana_varijabla>
  </DomainObject.Predmet.StrankaFormatedOIB>
  <DomainObject.Predmet.StrankaFormatedWithAdress>
    <izvorni_sadrzaj> Općinski sud u Zlataru, Stalna služba u Donjoj Stubici, Matenačka 3/1, 49240 Donja Stubica</izvorni_sadrzaj>
    <derivirana_varijabla naziv="DomainObject.Predmet.StrankaFormatedWithAdress_1"> Općinski sud u Zlataru, Stalna služba u Donjoj Stubici, Matenačka 3/1, 49240 Donja Stubica</derivirana_varijabla>
  </DomainObject.Predmet.StrankaFormatedWithAdress>
  <DomainObject.Predmet.StrankaFormatedWithAdressOIB>
    <izvorni_sadrzaj> Općinski sud u Zlataru, Stalna služba u Donjoj Stubici, OIB 26566866925, Matenačka 3/1, 49240 Donja Stubica</izvorni_sadrzaj>
    <derivirana_varijabla naziv="DomainObject.Predmet.StrankaFormatedWithAdressOIB_1"> Općinski sud u Zlataru, Stalna služba u Donjoj Stubici, OIB 26566866925, Matenačka 3/1, 49240 Donja Stubica</derivirana_varijabla>
  </DomainObject.Predmet.StrankaFormatedWithAdressOIB>
  <DomainObject.Predmet.StrankaWithAdress>
    <izvorni_sadrzaj>Općinski sud u Zlataru, Stalna služba u Donjoj Stubici Matenačka 3/1,49240 Donja Stubica</izvorni_sadrzaj>
    <derivirana_varijabla naziv="DomainObject.Predmet.StrankaWithAdress_1">Općinski sud u Zlataru, Stalna služba u Donjoj Stubici Matenačka 3/1,49240 Donja Stubica</derivirana_varijabla>
  </DomainObject.Predmet.StrankaWithAdress>
  <DomainObject.Predmet.StrankaWithAdressOIB>
    <izvorni_sadrzaj>Općinski sud u Zlataru, Stalna služba u Donjoj Stubici, OIB 26566866925, Matenačka 3/1,49240 Donja Stubica</izvorni_sadrzaj>
    <derivirana_varijabla naziv="DomainObject.Predmet.StrankaWithAdressOIB_1">Općinski sud u Zlataru, Stalna služba u Donjoj Stubici, OIB 26566866925, Matenačka 3/1,49240 Donja Stubica</derivirana_varijabla>
  </DomainObject.Predmet.StrankaWithAdressOIB>
  <DomainObject.Predmet.StrankaNazivFormated>
    <izvorni_sadrzaj>Općinski sud u Zlataru, Stalna služba u Donjoj Stubici</izvorni_sadrzaj>
    <derivirana_varijabla naziv="DomainObject.Predmet.StrankaNazivFormated_1">Općinski sud u Zlataru, Stalna služba u Donjoj Stubici</derivirana_varijabla>
    <derivirana_varijabla naziv="Padez">Općinski sud u Zlataru, Stalna služba u Donjoj Stubici</derivirana_varijabla>
  </DomainObject.Predmet.StrankaNazivFormated>
  <DomainObject.Predmet.StrankaNazivFormatedOIB>
    <izvorni_sadrzaj>Općinski sud u Zlataru, Stalna služba u Donjoj Stubici, OIB 26566866925</izvorni_sadrzaj>
    <derivirana_varijabla naziv="DomainObject.Predmet.StrankaNazivFormatedOIB_1">Općinski sud u Zlataru, Stalna služba u Donjoj Stubici,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Donjoj Stubici</item>
    </izvorni_sadrzaj>
    <derivirana_varijabla naziv="DomainObject.Predmet.StrankaListFormated_1">
      <item>Općinski sud u Zlataru, Stalna služba u Donjoj Stubici</item>
    </derivirana_varijabla>
  </DomainObject.Predmet.StrankaListFormated>
  <DomainObject.Predmet.StrankaListFormatedOIB>
    <izvorni_sadrzaj>
      <item>Općinski sud u Zlataru, Stalna služba u Donjoj Stubici, OIB 26566866925</item>
    </izvorni_sadrzaj>
    <derivirana_varijabla naziv="DomainObject.Predmet.StrankaListFormatedOIB_1">
      <item>Općinski sud u Zlataru, Stalna služba u Donjoj Stubici, OIB 26566866925</item>
    </derivirana_varijabla>
  </DomainObject.Predmet.StrankaListFormatedOIB>
  <DomainObject.Predmet.StrankaListFormatedWithAdress>
    <izvorni_sadrzaj>
      <item>Općinski sud u Zlataru, Stalna služba u Donjoj Stubici, Matenačka 3/1, 49240 Donja Stubica</item>
    </izvorni_sadrzaj>
    <derivirana_varijabla naziv="DomainObject.Predmet.StrankaListFormatedWithAdress_1">
      <item>Općinski sud u Zlataru, Stalna služba u Donjoj Stubici, Matenačka 3/1, 49240 Donja Stubica</item>
    </derivirana_varijabla>
  </DomainObject.Predmet.StrankaListFormatedWithAdress>
  <DomainObject.Predmet.StrankaListFormatedWithAdressOIB>
    <izvorni_sadrzaj>
      <item>Općinski sud u Zlataru, Stalna služba u Donjoj Stubici, OIB 26566866925, Matenačka 3/1, 49240 Donja Stubica</item>
    </izvorni_sadrzaj>
    <derivirana_varijabla naziv="DomainObject.Predmet.StrankaListFormatedWithAdressOIB_1">
      <item>Općinski sud u Zlataru, Stalna služba u Donjoj Stubici, OIB 26566866925, Matenačka 3/1, 49240 Donja Stubica</item>
    </derivirana_varijabla>
  </DomainObject.Predmet.StrankaListFormatedWithAdressOIB>
  <DomainObject.Predmet.StrankaListNazivFormated>
    <izvorni_sadrzaj>
      <item>Općinski sud u Zlataru, Stalna služba u Donjoj Stubici</item>
    </izvorni_sadrzaj>
    <derivirana_varijabla naziv="DomainObject.Predmet.StrankaListNazivFormated_1">
      <item>Općinski sud u Zlataru, Stalna služba u Donjoj Stubici</item>
    </derivirana_varijabla>
  </DomainObject.Predmet.StrankaListNazivFormated>
  <DomainObject.Predmet.StrankaListNazivFormatedOIB>
    <izvorni_sadrzaj>
      <item>Općinski sud u Zlataru, Stalna služba u Donjoj Stubici, OIB 26566866925</item>
    </izvorni_sadrzaj>
    <derivirana_varijabla naziv="DomainObject.Predmet.StrankaListNazivFormatedOIB_1">
      <item>Općinski sud u Zlataru, Stalna služba u Donjoj Stubici, OIB 26566866925</item>
    </derivirana_varijabla>
  </DomainObject.Predmet.StrankaListNazivFormatedOIB>
  <DomainObject.Predmet.ProtuStrankaListFormated>
    <izvorni_sadrzaj>
      <item>Tomislav Kelava</item>
    </izvorni_sadrzaj>
    <derivirana_varijabla naziv="DomainObject.Predmet.ProtuStrankaListFormated_1">
      <item>Tomislav Kelava</item>
    </derivirana_varijabla>
  </DomainObject.Predmet.ProtuStrankaListFormated>
  <DomainObject.Predmet.ProtuStrankaListFormatedOIB>
    <izvorni_sadrzaj>
      <item>Tomislav Kelava, OIB 04839906434</item>
    </izvorni_sadrzaj>
    <derivirana_varijabla naziv="DomainObject.Predmet.ProtuStrankaListFormatedOIB_1">
      <item>Tomislav Kelava, OIB 04839906434</item>
    </derivirana_varijabla>
  </DomainObject.Predmet.ProtuStrankaListFormatedOIB>
  <DomainObject.Predmet.ProtuStrankaListFormatedWithAdress>
    <izvorni_sadrzaj>
      <item>Tomislav Kelava, M.Gupca 87 
, 49240 Gornja Stubica</item>
    </izvorni_sadrzaj>
    <derivirana_varijabla naziv="DomainObject.Predmet.ProtuStrankaListFormatedWithAdress_1">
      <item>Tomislav Kelava, M.Gupca 87 
, 49240 Gornja Stubica</item>
    </derivirana_varijabla>
  </DomainObject.Predmet.ProtuStrankaListFormatedWithAdress>
  <DomainObject.Predmet.ProtuStrankaListFormatedWithAdressOIB>
    <izvorni_sadrzaj>
      <item>Tomislav Kelava, OIB 04839906434, M.Gupca 87 
, 49240 Gornja Stubica</item>
    </izvorni_sadrzaj>
    <derivirana_varijabla naziv="DomainObject.Predmet.ProtuStrankaListFormatedWithAdressOIB_1">
      <item>Tomislav Kelava, OIB 04839906434, M.Gupca 87 
, 49240 Gornja Stubica</item>
    </derivirana_varijabla>
  </DomainObject.Predmet.ProtuStrankaListFormatedWithAdressOIB>
  <DomainObject.Predmet.ProtuStrankaListNazivFormated>
    <izvorni_sadrzaj>
      <item>Tomislav Kelava</item>
    </izvorni_sadrzaj>
    <derivirana_varijabla naziv="DomainObject.Predmet.ProtuStrankaListNazivFormated_1">
      <item>Tomislav Kelava</item>
    </derivirana_varijabla>
  </DomainObject.Predmet.ProtuStrankaListNazivFormated>
  <DomainObject.Predmet.ProtuStrankaListNazivFormatedOIB>
    <izvorni_sadrzaj>
      <item>Tomislav Kelava, OIB 04839906434</item>
    </izvorni_sadrzaj>
    <derivirana_varijabla naziv="DomainObject.Predmet.ProtuStrankaListNazivFormatedOIB_1">
      <item>Tomislav Kelava, OIB 04839906434</item>
    </derivirana_varijabla>
  </DomainObject.Predmet.ProtuStrankaListNazivFormatedOIB>
  <DomainObject.Predmet.OstaliListFormated>
    <izvorni_sadrzaj>
      <item>Fina Zagreb</item>
      <item>Porezna uprava Donja Stubica</item>
    </izvorni_sadrzaj>
    <derivirana_varijabla naziv="DomainObject.Predmet.OstaliListFormated_1">
      <item>Fina Zagreb</item>
      <item>Porezna uprava Donja Stubica</item>
    </derivirana_varijabla>
    <derivirana_varijabla naziv="DrugaOsoba">
      <item>Fina Zagreb</item>
      <item>Porezna uprava Donja Stubica</item>
    </derivirana_varijabla>
  </DomainObject.Predmet.OstaliListFormated>
  <DomainObject.Predmet.OstaliListFormatedOIB>
    <izvorni_sadrzaj>
      <item>Fina Zagreb</item>
      <item>Porezna uprava Donja Stubica</item>
    </izvorni_sadrzaj>
    <derivirana_varijabla naziv="DomainObject.Predmet.OstaliListFormatedOIB_1">
      <item>Fina Zagreb</item>
      <item>Porezna uprava Donja Stubica</item>
    </derivirana_varijabla>
  </DomainObject.Predmet.OstaliListFormatedOIB>
  <DomainObject.Predmet.OstaliListFormatedWithAdress>
    <izvorni_sadrzaj>
      <item>Fina Zagreb, Vrtni put 3, 10000 Zagreb</item>
      <item>Porezna uprava Donja Stubica, Trg Matije Gupca 20, 49240 Donja Stubica</item>
    </izvorni_sadrzaj>
    <derivirana_varijabla naziv="DomainObject.Predmet.OstaliListFormatedWithAdress_1">
      <item>Fina Zagreb, Vrtni put 3, 10000 Zagreb</item>
      <item>Porezna uprava Donja Stubica, Trg Matije Gupca 20, 49240 Donja Stubica</item>
    </derivirana_varijabla>
  </DomainObject.Predmet.OstaliListFormatedWithAdress>
  <DomainObject.Predmet.OstaliListFormatedWithAdressOIB>
    <izvorni_sadrzaj>
      <item>Fina Zagreb, Vrtni put 3, 10000 Zagreb</item>
      <item>Porezna uprava Donja Stubica, Trg Matije Gupca 20, 49240 Donja Stubica</item>
    </izvorni_sadrzaj>
    <derivirana_varijabla naziv="DomainObject.Predmet.OstaliListFormatedWithAdressOIB_1">
      <item>Fina Zagreb, Vrtni put 3, 10000 Zagreb</item>
      <item>Porezna uprava Donja Stubica, Trg Matije Gupca 20, 49240 Donja Stubica</item>
    </derivirana_varijabla>
  </DomainObject.Predmet.OstaliListFormatedWithAdressOIB>
  <DomainObject.Predmet.OstaliListNazivFormated>
    <izvorni_sadrzaj>
      <item>Fina Zagreb</item>
      <item>Porezna uprava Donja Stubica</item>
    </izvorni_sadrzaj>
    <derivirana_varijabla naziv="DomainObject.Predmet.OstaliListNazivFormated_1">
      <item>Fina Zagreb</item>
      <item>Porezna uprava Donja Stubica</item>
    </derivirana_varijabla>
  </DomainObject.Predmet.OstaliListNazivFormated>
  <DomainObject.Predmet.OstaliListNazivFormatedOIB>
    <izvorni_sadrzaj>
      <item>Fina Zagreb</item>
      <item>Porezna uprava Donja Stubica</item>
    </izvorni_sadrzaj>
    <derivirana_varijabla naziv="DomainObject.Predmet.OstaliListNazivFormatedOIB_1">
      <item>Fina Zagreb</item>
      <item>Porezna uprava Donja Stubica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</izvorni_sadrzaj>
    <derivirana_varijabla naziv="DomainObject.Predmet.ClanakZakonaFull_1">članka 13.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2026.</izvorni_sadrzaj>
    <derivirana_varijabla naziv="DomainObject.Datum_1">15. svibnja 2026.</derivirana_varijabla>
    <derivirana_varijabla naziv="datum">15. svibnja 2026.</derivirana_varijabla>
    <derivirana_varijabla naziv="datumpravomocnosti">15. svibnja 2026.</derivirana_varijabla>
  </DomainObject.Datum>
  <DomainObject.PoslovniBrojDokumenta>
    <izvorni_sadrzaj>Pp Ikp-539/2021-8</izvorni_sadrzaj>
    <derivirana_varijabla naziv="DomainObject.PoslovniBrojDokumenta_1">Pp Ikp-539/2021-8</derivirana_varijabla>
  </DomainObject.PoslovniBrojDokumenta>
  <DomainObject.Predmet.StrankaIDrugi>
    <izvorni_sadrzaj>Općinski sud u Zlataru, Stalna služba u Donjoj Stubici</izvorni_sadrzaj>
    <derivirana_varijabla naziv="DomainObject.Predmet.StrankaIDrugi_1">Općinski sud u Zlataru, Stalna služba u Donjoj Stubici</derivirana_varijabla>
  </DomainObject.Predmet.StrankaIDrugi>
  <DomainObject.Predmet.ProtustrankaIDrugi>
    <izvorni_sadrzaj>Tomislav Kelava</izvorni_sadrzaj>
    <derivirana_varijabla naziv="DomainObject.Predmet.ProtustrankaIDrugi_1">Tomislav Kelava</derivirana_varijabla>
  </DomainObject.Predmet.ProtustrankaIDrugi>
  <DomainObject.Predmet.StrankaIDrugiAdressOIB>
    <izvorni_sadrzaj>Općinski sud u Zlataru, Stalna služba u Donjoj Stubici, OIB 26566866925, Matenačka 3/1, 49240 Donja Stubica</izvorni_sadrzaj>
    <derivirana_varijabla naziv="DomainObject.Predmet.StrankaIDrugiAdressOIB_1">Općinski sud u Zlataru, Stalna služba u Donjoj Stubici, OIB 26566866925, Matenačka 3/1, 49240 Donja Stubica</derivirana_varijabla>
  </DomainObject.Predmet.StrankaIDrugiAdressOIB>
  <DomainObject.Predmet.ProtustrankaIDrugiAdressOIB>
    <izvorni_sadrzaj>Tomislav Kelava, OIB 04839906434, M.Gupca 87 
, 49240 Gornja Stubica</izvorni_sadrzaj>
    <derivirana_varijabla naziv="DomainObject.Predmet.ProtustrankaIDrugiAdressOIB_1">Tomislav Kelava, OIB 04839906434, M.Gupca 87 
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Kelava</item>
      <item>Fina Zagreb</item>
      <item>Općinski sud u Zlataru, Stalna služba u Donjoj Stubici</item>
      <item>Porezna uprava Donja Stubica</item>
    </izvorni_sadrzaj>
    <derivirana_varijabla naziv="DomainObject.Predmet.SudioniciListNaziv_1">
      <item>Tomislav Kelava</item>
      <item>Fina Zagreb</item>
      <item>Općinski sud u Zlataru, Stalna služba u Donjoj Stubici</item>
      <item>Porezna uprava Donja Stubica</item>
    </derivirana_varijabla>
    <derivirana_varijabla naziv="OstaliSudionici">
      <item>Tomislav Kelava</item>
      <item>Fina Zagreb</item>
      <item>Općinski sud u Zlataru, Stalna služba u Donjoj Stubici</item>
      <item>Porezna uprava Donja Stubica</item>
    </derivirana_varijabla>
  </DomainObject.Predmet.SudioniciListNaziv>
  <DomainObject.Predmet.SudioniciListAdressOIB>
    <izvorni_sadrzaj>
      <item>Tomislav Kelava, OIB 04839906434, M.Gupca 87 
,49240 Gornja Stubica</item>
      <item>Fina Zagreb, Vrtni put 3,10000 Zagreb</item>
      <item>Općinski sud u Zlataru, Stalna služba u Donjoj Stubici, OIB 26566866925, Matenačka 3/1,49240 Donja Stubica</item>
      <item>Porezna uprava Donja Stubica, Trg Matije Gupca 20,49240 Donja Stubica</item>
    </izvorni_sadrzaj>
    <derivirana_varijabla naziv="DomainObject.Predmet.SudioniciListAdressOIB_1">
      <item>spis</item>
      <item>Fina Zagreb, Vrtni put 3,10000 Zagreb</item>
      <item>Općinski sud u Zlataru, Stalna služba u Donjoj Stubici, OIB 26566866925, Matenačka 3/1,49240 Donja Stubica</item>
      <item>Porezna uprava Donja Stubica, Trg Matije Gupca 20,49240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66,36 EUR, novčana kazna u iznosu od 99,54 EUR, u ukupnom iznosu od 165,90 EUR</izvorni_sadrzaj>
    <derivirana_varijabla naziv="DomainObject.Predmet.Pristojbe_1">troškove za trošak u iznosu od 66,36 EUR, novčana kazna u iznosu od 99,54 EUR, u ukupnom iznosu od 165,90 EUR</derivirana_varijabla>
  </DomainObject.Predmet.Pristojbe>
  <DomainObject.Predmet.PristojbeSudionikNazivOIB>
    <izvorni_sadrzaj>Tomislav Kelava, OIB 04839906434</izvorni_sadrzaj>
    <derivirana_varijabla naziv="DomainObject.Predmet.PristojbeSudionikNazivOIB_1">Tomislav Kelava, OIB 04839906434</derivirana_varijabla>
  </DomainObject.Predmet.PristojbeSudionikNazivOIB>
  <DomainObject.Predmet.PristojbePNB>
    <izvorni_sadrzaj>HR63 6068-4462-1048208699</izvorni_sadrzaj>
    <derivirana_varijabla naziv="DomainObject.Predmet.PristojbePNB_1">HR63 6068-4462-1048208699</derivirana_varijabla>
  </DomainObject.Predmet.PristojbePNB>
  <DomainObject.Predmet.PristojbeIznos>
    <izvorni_sadrzaj>165,90 EUR</izvorni_sadrzaj>
    <derivirana_varijabla naziv="DomainObject.Predmet.PristojbeIznos_1">165,90 EUR</derivirana_varijabla>
  </DomainObject.Predmet.PristojbeIznos>
  <DomainObject.Predmet.PristojbeOpisPlacanja>
    <izvorni_sadrzaj>Troškovi iz predmeta Pp Ikp-539/2021, OS ZL</izvorni_sadrzaj>
    <derivirana_varijabla naziv="DomainObject.Predmet.PristojbeOpisPlacanja_1">Troškovi iz predmeta Pp Ikp-539/2021,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04839906434</item>
      <item>, OIB null</item>
      <item>, OIB 26566866925</item>
      <item>, OIB null</item>
    </izvorni_sadrzaj>
    <derivirana_varijabla naziv="DomainObject.Predmet.SudioniciListNazivOIB_1">
      <item>, OIB 04839906434</item>
      <item>, OIB null</item>
      <item>, OIB 26566866925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16. kolovoza 2021.</izvorni_sadrzaj>
    <derivirana_varijabla naziv="DomainObject.Predmet.PristojbeDatumRokPlacanja_1">16. kolovoza 2021.</derivirana_varijabla>
  </DomainObject.Predmet.PristojbeDatumRokPlacanja>
  <DomainObject.Predmet.PristojbeNazivVrste>
    <izvorni_sadrzaj>Troškovi iz predmeta Pp Ikp-539/2021, OS ZL</izvorni_sadrzaj>
    <derivirana_varijabla naziv="DomainObject.Predmet.PristojbeNazivVrste_1">Troškovi iz predmeta Pp Ikp-539/2021,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rujna 2023.</izvorni_sadrzaj>
    <derivirana_varijabla naziv="DomainObject.PredzadnjaOdlukaIzPredmeta.DatumDonosenjaOdluke_1">29. rujna 2023.</derivirana_varijabla>
  </DomainObject.PredzadnjaOdlukaIzPredmeta.DatumDonosenjaOdluke>
  <DomainObject.PredzadnjaOdlukaIzPredmeta.Oznaka>
    <izvorni_sadrzaj>Pp Ikp-539/2021-7</izvorni_sadrzaj>
    <derivirana_varijabla naziv="DomainObject.PredzadnjaOdlukaIzPredmeta.Oznaka_1">Pp Ikp-539/2021-7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2020.</izvorni_sadrzaj>
    <derivirana_varijabla naziv="DomainObject.Predmet.DatumPocetkaProcesa_1">19.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Tomislav Kelava, M.Gupca 87 
, 49240 Gornja Stubica</izvorni_sadrzaj>
    <derivirana_varijabla naziv="DomainObject.Predmet.OsudenikImePrezimeAdresa_1">Tomislav Kelava, M.Gupca 87, 49240 Gornja Stubica</derivirana_varijabla>
  </DomainObject.Predmet.OsudenikImePrezimeAdresa>
  <DomainObject.Predmet.OsudenikImePrezimeOIBDatRodenja>
    <izvorni_sadrzaj>Tomislav Kelava, OIB 04839906434, rođen-a 10.01.1987.</izvorni_sadrzaj>
    <derivirana_varijabla naziv="DomainObject.Predmet.OsudenikImePrezimeOIBDatRodenja_1">Tomislav Kelava, OIB 04839906434, rođen 10.01.1987.</derivirana_varijabla>
  </DomainObject.Predmet.OsudenikImePrezimeOIBDatRodenja>
  <DomainObject.IkpPredmet.OdlukaRjesenjeIshodisni>
    <izvorni_sadrzaj>Pp J-423/2020-11 donesena 23.03.2021.</izvorni_sadrzaj>
    <derivirana_varijabla naziv="DomainObject.IkpPredmet.OdlukaRjesenjeIshodisni_1">Pp J-423/2020-11 donesena 23.03.2021.</derivirana_varijabla>
  </DomainObject.IkpPredmet.OdlukaRjesenjeIshodisni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6068-4462-1048208648</izvorni_sadrzaj>
    <derivirana_varijabla naziv="DomainObject.IkpPredmet.NovcanaObaveza.PNB_1">HR63 6068-4462-1048208648</derivirana_varijabla>
  </DomainObject.IkpPredmet.NovcanaObaveza.PNB>
  <DomainObject.IkpPredmet.Trosak.PreostaliIznos>
    <izvorni_sadrzaj>66,36 EUR</izvorni_sadrzaj>
    <derivirana_varijabla naziv="DomainObject.IkpPredmet.Trosak.PreostaliIznos_1">66,36</derivirana_varijabla>
  </DomainObject.IkpPredmet.Trosak.PreostaliIznos>
  <DomainObject.IkpPredmet.Trosak.PNB>
    <izvorni_sadrzaj>HR63 6068-4462-1048208699</izvorni_sadrzaj>
    <derivirana_varijabla naziv="DomainObject.IkpPredmet.Trosak.PNB_1">HR63 6068-4462-1048208699</derivirana_varijabla>
  </DomainObject.IkpPredmet.Trosak.PNB>
  <DomainObject.IkpPredmet.IshodisnaOdlukaDatumPravomocnosti>
    <izvorni_sadrzaj>12.05.2021.</izvorni_sadrzaj>
    <derivirana_varijabla naziv="DomainObject.IkpPredmet.IshodisnaOdlukaDatumPravomocnosti_1">12.05.2021.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16.08.2021.</izvorni_sadrzaj>
    <derivirana_varijabla naziv="DomainObject.IkpPredmet.IshodisnaOdlukaDatumIzvrsnosti_1">16.08.2021.</derivirana_varijabla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13E21-1A4B-4BF1-A51C-37665E1DC9A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288</properties:Words>
  <properties:Characters>1570</properties:Characters>
  <properties:Lines>60</properties:Lines>
  <properties:Paragraphs>23</properties:Paragraphs>
  <properties:TotalTime>242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2026-05-15T11:59:00Z</cp:lastPrinted>
  <dcterms:modified xmlns:xsi="http://www.w3.org/2001/XMLSchema-instance" xsi:type="dcterms:W3CDTF">2026-05-15T11:59:00Z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Ikp-539/2021-8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